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B51" w:rsidRDefault="007B5B51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7B5B51" w:rsidRPr="00237778" w:rsidRDefault="007B5B51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>Załącznik nr</w:t>
      </w:r>
      <w:r w:rsidRPr="008F7522">
        <w:rPr>
          <w:b/>
          <w:color w:val="auto"/>
          <w:lang w:eastAsia="pl-PL"/>
        </w:rPr>
        <w:t xml:space="preserve"> 7 do S</w:t>
      </w:r>
      <w:r w:rsidRPr="00237778">
        <w:rPr>
          <w:b/>
          <w:lang w:eastAsia="pl-PL"/>
        </w:rPr>
        <w:t>WZ</w:t>
      </w:r>
    </w:p>
    <w:p w:rsidR="007B5B51" w:rsidRPr="00237778" w:rsidRDefault="007B5B51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7B5B51" w:rsidRPr="004B444B" w:rsidRDefault="007B5B51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7B5B51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7B5B51" w:rsidRPr="004B444B" w:rsidRDefault="007B5B51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7B5B51" w:rsidRDefault="007B5B51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7B5B51" w:rsidRPr="00E61551" w:rsidRDefault="007B5B51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7B5B51" w:rsidRPr="009F03D6" w:rsidRDefault="007B5B51" w:rsidP="00A64DA9">
      <w:pPr>
        <w:suppressAutoHyphens w:val="0"/>
        <w:autoSpaceDN w:val="0"/>
        <w:adjustRightInd w:val="0"/>
        <w:spacing w:after="160" w:line="254" w:lineRule="auto"/>
        <w:jc w:val="center"/>
        <w:rPr>
          <w:b/>
          <w:color w:val="auto"/>
          <w:sz w:val="28"/>
          <w:szCs w:val="28"/>
        </w:rPr>
      </w:pPr>
      <w:r w:rsidRPr="009F03D6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9F03D6">
        <w:rPr>
          <w:b/>
          <w:bCs/>
          <w:color w:val="auto"/>
          <w:sz w:val="28"/>
          <w:szCs w:val="28"/>
          <w:lang w:eastAsia="pl-PL"/>
        </w:rPr>
        <w:t>„</w:t>
      </w:r>
      <w:bookmarkEnd w:id="0"/>
      <w:r>
        <w:rPr>
          <w:b/>
          <w:color w:val="auto"/>
          <w:sz w:val="28"/>
          <w:szCs w:val="28"/>
        </w:rPr>
        <w:t>Zagospodarowanie terenu boiska w Lasocicach</w:t>
      </w:r>
      <w:r w:rsidRPr="009F03D6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9F03D6">
        <w:rPr>
          <w:i/>
          <w:color w:val="auto"/>
          <w:sz w:val="28"/>
          <w:szCs w:val="28"/>
          <w:lang w:eastAsia="pl-PL"/>
        </w:rPr>
        <w:t>,</w:t>
      </w:r>
      <w:r w:rsidRPr="009F03D6">
        <w:rPr>
          <w:i/>
          <w:color w:val="auto"/>
          <w:lang w:eastAsia="pl-PL"/>
        </w:rPr>
        <w:t xml:space="preserve"> </w:t>
      </w:r>
    </w:p>
    <w:p w:rsidR="007B5B51" w:rsidRPr="00275863" w:rsidRDefault="007B5B51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7B5B51" w:rsidRPr="00237778" w:rsidRDefault="007B5B5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7B5B51" w:rsidRPr="00237778" w:rsidRDefault="007B5B5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7B5B51" w:rsidRDefault="007B5B5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7B5B51" w:rsidRPr="00237778" w:rsidRDefault="007B5B5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7B5B51" w:rsidRDefault="007B5B5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7B5B51" w:rsidRDefault="007B5B5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7B5B51" w:rsidRPr="00237778" w:rsidRDefault="007B5B5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7B5B51" w:rsidRPr="00237778" w:rsidRDefault="007B5B5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B5B51" w:rsidRDefault="007B5B5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7B5B51" w:rsidRPr="00237778" w:rsidRDefault="007B5B5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7B5B51" w:rsidRPr="008D42BC" w:rsidRDefault="007B5B51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B5B51" w:rsidRPr="008D42BC" w:rsidRDefault="007B5B51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7B5B51" w:rsidRPr="002E4FFE" w:rsidRDefault="007B5B51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7B5B51" w:rsidRPr="00237778" w:rsidRDefault="007B5B51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>
        <w:rPr>
          <w:i/>
          <w:iCs/>
          <w:color w:val="auto"/>
          <w:sz w:val="22"/>
          <w:szCs w:val="22"/>
          <w:lang w:eastAsia="pl-PL"/>
        </w:rPr>
        <w:t>…………………………, dnia …………2023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7B5B51" w:rsidRPr="00237778" w:rsidSect="005F015E">
      <w:headerReference w:type="default" r:id="rId6"/>
      <w:footerReference w:type="default" r:id="rId7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B51" w:rsidRDefault="007B5B5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7B5B51" w:rsidRDefault="007B5B5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B51" w:rsidRDefault="007B5B51">
    <w:pPr>
      <w:pStyle w:val="Footer"/>
    </w:pPr>
    <w:r w:rsidRPr="000E5103">
      <w:rPr>
        <w:i/>
        <w:noProof/>
        <w:sz w:val="16"/>
        <w:szCs w:val="1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86pt;height:77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B51" w:rsidRDefault="007B5B5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7B5B51" w:rsidRDefault="007B5B5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B51" w:rsidRDefault="007B5B51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FS.271.13</w:t>
    </w:r>
    <w:r w:rsidRPr="00582F4F">
      <w:rPr>
        <w:noProof/>
        <w:color w:val="auto"/>
        <w:lang w:eastAsia="pl-PL"/>
      </w:rPr>
      <w:t>.2023</w:t>
    </w:r>
  </w:p>
  <w:p w:rsidR="007B5B51" w:rsidRPr="00237778" w:rsidRDefault="007B5B51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0D03"/>
    <w:rsid w:val="000814B1"/>
    <w:rsid w:val="000837AD"/>
    <w:rsid w:val="000A183E"/>
    <w:rsid w:val="000A1C10"/>
    <w:rsid w:val="000B4B39"/>
    <w:rsid w:val="000C2199"/>
    <w:rsid w:val="000D2E7B"/>
    <w:rsid w:val="000E5103"/>
    <w:rsid w:val="000F0CEC"/>
    <w:rsid w:val="000F4CF8"/>
    <w:rsid w:val="001110F3"/>
    <w:rsid w:val="001121CC"/>
    <w:rsid w:val="00137C9D"/>
    <w:rsid w:val="00175208"/>
    <w:rsid w:val="0019207B"/>
    <w:rsid w:val="001945E7"/>
    <w:rsid w:val="001B01D4"/>
    <w:rsid w:val="00236D9D"/>
    <w:rsid w:val="00237778"/>
    <w:rsid w:val="00267068"/>
    <w:rsid w:val="00275863"/>
    <w:rsid w:val="0029214A"/>
    <w:rsid w:val="002A6EAF"/>
    <w:rsid w:val="002B49A7"/>
    <w:rsid w:val="002C4333"/>
    <w:rsid w:val="002D5A07"/>
    <w:rsid w:val="002E4FFE"/>
    <w:rsid w:val="002E580B"/>
    <w:rsid w:val="002F2AC3"/>
    <w:rsid w:val="00303D2A"/>
    <w:rsid w:val="003045BE"/>
    <w:rsid w:val="003235FF"/>
    <w:rsid w:val="003559F4"/>
    <w:rsid w:val="00367811"/>
    <w:rsid w:val="0038022E"/>
    <w:rsid w:val="003804A4"/>
    <w:rsid w:val="003A70DF"/>
    <w:rsid w:val="003B7CB8"/>
    <w:rsid w:val="003C26F0"/>
    <w:rsid w:val="003D157C"/>
    <w:rsid w:val="003E49F3"/>
    <w:rsid w:val="003F71B6"/>
    <w:rsid w:val="003F76F3"/>
    <w:rsid w:val="004068F5"/>
    <w:rsid w:val="004125B1"/>
    <w:rsid w:val="00420257"/>
    <w:rsid w:val="00424EDE"/>
    <w:rsid w:val="004259BA"/>
    <w:rsid w:val="00431949"/>
    <w:rsid w:val="004475A2"/>
    <w:rsid w:val="00450389"/>
    <w:rsid w:val="004634D9"/>
    <w:rsid w:val="00466707"/>
    <w:rsid w:val="00467C53"/>
    <w:rsid w:val="00482241"/>
    <w:rsid w:val="004907FB"/>
    <w:rsid w:val="004925E9"/>
    <w:rsid w:val="004B444B"/>
    <w:rsid w:val="004D4154"/>
    <w:rsid w:val="004D643A"/>
    <w:rsid w:val="004E32E9"/>
    <w:rsid w:val="00506EFB"/>
    <w:rsid w:val="00536957"/>
    <w:rsid w:val="005462DA"/>
    <w:rsid w:val="005670FC"/>
    <w:rsid w:val="00582F4F"/>
    <w:rsid w:val="005842C5"/>
    <w:rsid w:val="00595A1B"/>
    <w:rsid w:val="005B26CE"/>
    <w:rsid w:val="005B3600"/>
    <w:rsid w:val="005D1B38"/>
    <w:rsid w:val="005F015E"/>
    <w:rsid w:val="005F2313"/>
    <w:rsid w:val="00616D96"/>
    <w:rsid w:val="00620324"/>
    <w:rsid w:val="006342CF"/>
    <w:rsid w:val="00645020"/>
    <w:rsid w:val="00675691"/>
    <w:rsid w:val="00681A87"/>
    <w:rsid w:val="00686727"/>
    <w:rsid w:val="00696AF6"/>
    <w:rsid w:val="006A0AA4"/>
    <w:rsid w:val="006B12FF"/>
    <w:rsid w:val="006B5CAA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B0388"/>
    <w:rsid w:val="007B5B51"/>
    <w:rsid w:val="007C184A"/>
    <w:rsid w:val="007F057E"/>
    <w:rsid w:val="00817F8E"/>
    <w:rsid w:val="008201CF"/>
    <w:rsid w:val="00820C2C"/>
    <w:rsid w:val="008304DC"/>
    <w:rsid w:val="008554A8"/>
    <w:rsid w:val="00861728"/>
    <w:rsid w:val="0086602B"/>
    <w:rsid w:val="0088034B"/>
    <w:rsid w:val="008811CD"/>
    <w:rsid w:val="008A5647"/>
    <w:rsid w:val="008B6645"/>
    <w:rsid w:val="008D42BC"/>
    <w:rsid w:val="008F7522"/>
    <w:rsid w:val="0090043C"/>
    <w:rsid w:val="009156EB"/>
    <w:rsid w:val="00927198"/>
    <w:rsid w:val="009425E6"/>
    <w:rsid w:val="00947F9D"/>
    <w:rsid w:val="00955B77"/>
    <w:rsid w:val="00975148"/>
    <w:rsid w:val="00983108"/>
    <w:rsid w:val="009926BF"/>
    <w:rsid w:val="009928FB"/>
    <w:rsid w:val="009C3E12"/>
    <w:rsid w:val="009E0838"/>
    <w:rsid w:val="009E4C47"/>
    <w:rsid w:val="009E5872"/>
    <w:rsid w:val="009F03D6"/>
    <w:rsid w:val="00A010B8"/>
    <w:rsid w:val="00A24FD0"/>
    <w:rsid w:val="00A35F2E"/>
    <w:rsid w:val="00A54E43"/>
    <w:rsid w:val="00A56C9C"/>
    <w:rsid w:val="00A64DA9"/>
    <w:rsid w:val="00A72A30"/>
    <w:rsid w:val="00A74898"/>
    <w:rsid w:val="00A771CF"/>
    <w:rsid w:val="00A84687"/>
    <w:rsid w:val="00AB4939"/>
    <w:rsid w:val="00AC6768"/>
    <w:rsid w:val="00AD0002"/>
    <w:rsid w:val="00AD2C0B"/>
    <w:rsid w:val="00AD5031"/>
    <w:rsid w:val="00AD77D1"/>
    <w:rsid w:val="00B0094A"/>
    <w:rsid w:val="00B15474"/>
    <w:rsid w:val="00B15D03"/>
    <w:rsid w:val="00B1658C"/>
    <w:rsid w:val="00B26632"/>
    <w:rsid w:val="00B348C6"/>
    <w:rsid w:val="00B36A81"/>
    <w:rsid w:val="00B672DE"/>
    <w:rsid w:val="00B77032"/>
    <w:rsid w:val="00B86BA5"/>
    <w:rsid w:val="00B978FD"/>
    <w:rsid w:val="00BA5965"/>
    <w:rsid w:val="00BE61C2"/>
    <w:rsid w:val="00BE67AD"/>
    <w:rsid w:val="00BF0A69"/>
    <w:rsid w:val="00C14EB3"/>
    <w:rsid w:val="00C32C36"/>
    <w:rsid w:val="00C555CE"/>
    <w:rsid w:val="00C55DF0"/>
    <w:rsid w:val="00C61A74"/>
    <w:rsid w:val="00C61D48"/>
    <w:rsid w:val="00C640FB"/>
    <w:rsid w:val="00C65BF3"/>
    <w:rsid w:val="00C72A5B"/>
    <w:rsid w:val="00CA7CA3"/>
    <w:rsid w:val="00CB116D"/>
    <w:rsid w:val="00CE2A93"/>
    <w:rsid w:val="00D01B6F"/>
    <w:rsid w:val="00D03876"/>
    <w:rsid w:val="00D06028"/>
    <w:rsid w:val="00D07606"/>
    <w:rsid w:val="00D3527B"/>
    <w:rsid w:val="00D517EC"/>
    <w:rsid w:val="00D62C09"/>
    <w:rsid w:val="00D804D7"/>
    <w:rsid w:val="00DB5D99"/>
    <w:rsid w:val="00DC0E3E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556BA"/>
    <w:rsid w:val="00E56686"/>
    <w:rsid w:val="00E61551"/>
    <w:rsid w:val="00E61FEB"/>
    <w:rsid w:val="00E93D27"/>
    <w:rsid w:val="00E97E59"/>
    <w:rsid w:val="00EA4A1B"/>
    <w:rsid w:val="00EC6D92"/>
    <w:rsid w:val="00EE33E1"/>
    <w:rsid w:val="00EE5462"/>
    <w:rsid w:val="00EF6470"/>
    <w:rsid w:val="00F05F22"/>
    <w:rsid w:val="00F10FE1"/>
    <w:rsid w:val="00F12253"/>
    <w:rsid w:val="00F206C3"/>
    <w:rsid w:val="00F23142"/>
    <w:rsid w:val="00F265D0"/>
    <w:rsid w:val="00F37EC7"/>
    <w:rsid w:val="00F5372D"/>
    <w:rsid w:val="00F57D73"/>
    <w:rsid w:val="00F620EF"/>
    <w:rsid w:val="00F6702C"/>
    <w:rsid w:val="00F727A3"/>
    <w:rsid w:val="00F74CB5"/>
    <w:rsid w:val="00F762BD"/>
    <w:rsid w:val="00FB7613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1CD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31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152</Words>
  <Characters>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45</cp:revision>
  <dcterms:created xsi:type="dcterms:W3CDTF">2021-04-20T12:41:00Z</dcterms:created>
  <dcterms:modified xsi:type="dcterms:W3CDTF">2023-09-21T07:42:00Z</dcterms:modified>
</cp:coreProperties>
</file>